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HEPWORTH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n(q.v.).    (www.inquisitionspostmortem.ac.uk  ref. eCIPM  21-375)</w:t>
      </w: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Mar.1420</w:t>
      </w:r>
      <w:r>
        <w:rPr>
          <w:rFonts w:ascii="Times New Roman" w:hAnsi="Times New Roman" w:cs="Times New Roman"/>
          <w:sz w:val="24"/>
          <w:szCs w:val="24"/>
        </w:rPr>
        <w:tab/>
        <w:t>They were tenants of the manor of Hooton Pagnell, West Riding of Yorkshire.</w:t>
      </w: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04" w:rsidRDefault="00206B04" w:rsidP="00206B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</w:p>
    <w:p w:rsidR="006B2F86" w:rsidRPr="00206B04" w:rsidRDefault="00206B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06B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B04" w:rsidRDefault="00206B04" w:rsidP="00E71FC3">
      <w:pPr>
        <w:spacing w:after="0" w:line="240" w:lineRule="auto"/>
      </w:pPr>
      <w:r>
        <w:separator/>
      </w:r>
    </w:p>
  </w:endnote>
  <w:endnote w:type="continuationSeparator" w:id="0">
    <w:p w:rsidR="00206B04" w:rsidRDefault="00206B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B04" w:rsidRDefault="00206B04" w:rsidP="00E71FC3">
      <w:pPr>
        <w:spacing w:after="0" w:line="240" w:lineRule="auto"/>
      </w:pPr>
      <w:r>
        <w:separator/>
      </w:r>
    </w:p>
  </w:footnote>
  <w:footnote w:type="continuationSeparator" w:id="0">
    <w:p w:rsidR="00206B04" w:rsidRDefault="00206B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04"/>
    <w:rsid w:val="00206B0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B3B4A"/>
  <w15:chartTrackingRefBased/>
  <w15:docId w15:val="{C18A14B6-762C-40CD-BFD9-015BDE32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2016-05-30T16:46:00Z</dcterms:created>
  <dcterms:modified xsi:type="dcterms:W3CDTF">2016-05-30T16:46:00Z</dcterms:modified>
</cp:coreProperties>
</file>